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827" w:type="dxa"/>
        <w:tblLayout w:type="fixed"/>
        <w:tblLook w:val="04A0" w:firstRow="1" w:lastRow="0" w:firstColumn="1" w:lastColumn="0" w:noHBand="0" w:noVBand="1"/>
      </w:tblPr>
      <w:tblGrid>
        <w:gridCol w:w="1400"/>
        <w:gridCol w:w="4303"/>
        <w:gridCol w:w="2313"/>
        <w:gridCol w:w="1811"/>
      </w:tblGrid>
      <w:tr w:rsidR="0047628F" w:rsidRPr="004A4049" w14:paraId="6B8C0B84" w14:textId="77777777" w:rsidTr="00206C42">
        <w:trPr>
          <w:trHeight w:val="1029"/>
        </w:trPr>
        <w:tc>
          <w:tcPr>
            <w:tcW w:w="9827" w:type="dxa"/>
            <w:gridSpan w:val="4"/>
            <w:shd w:val="clear" w:color="auto" w:fill="F7CAAC" w:themeFill="accent2" w:themeFillTint="66"/>
          </w:tcPr>
          <w:p w14:paraId="48D62D35" w14:textId="77777777" w:rsidR="004A4049" w:rsidRPr="004A4049" w:rsidRDefault="0047628F" w:rsidP="004A404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GoBack"/>
            <w:bookmarkEnd w:id="0"/>
            <w:r w:rsidRPr="004A4049">
              <w:rPr>
                <w:rFonts w:ascii="Times New Roman" w:hAnsi="Times New Roman"/>
                <w:b/>
                <w:szCs w:val="24"/>
              </w:rPr>
              <w:t xml:space="preserve">AGENDA </w:t>
            </w:r>
          </w:p>
          <w:p w14:paraId="6E87D1E4" w14:textId="44A9D1EA" w:rsidR="0047628F" w:rsidRPr="004A4049" w:rsidRDefault="004A4049" w:rsidP="00206C42">
            <w:pPr>
              <w:jc w:val="center"/>
              <w:rPr>
                <w:rFonts w:ascii="Times New Roman" w:hAnsi="Times New Roman"/>
                <w:szCs w:val="24"/>
              </w:rPr>
            </w:pPr>
            <w:r w:rsidRPr="004A4049">
              <w:rPr>
                <w:rFonts w:ascii="Times New Roman" w:hAnsi="Times New Roman"/>
                <w:b/>
                <w:szCs w:val="24"/>
              </w:rPr>
              <w:t xml:space="preserve">Formación </w:t>
            </w:r>
            <w:r w:rsidR="00206C42">
              <w:rPr>
                <w:rFonts w:ascii="Times New Roman" w:hAnsi="Times New Roman"/>
                <w:b/>
                <w:szCs w:val="24"/>
              </w:rPr>
              <w:t>a padres de familia -</w:t>
            </w:r>
            <w:r w:rsidRPr="004A4049">
              <w:rPr>
                <w:rFonts w:ascii="Times New Roman" w:hAnsi="Times New Roman"/>
                <w:b/>
                <w:szCs w:val="24"/>
              </w:rPr>
              <w:t> Estrategias Juego de los peces y Escalera de Derechos Dpto. Nariño – Cauca – Chocó</w:t>
            </w:r>
          </w:p>
        </w:tc>
      </w:tr>
      <w:tr w:rsidR="0047628F" w:rsidRPr="004A4049" w14:paraId="545C85A2" w14:textId="77777777" w:rsidTr="00206C42">
        <w:trPr>
          <w:trHeight w:val="1029"/>
        </w:trPr>
        <w:tc>
          <w:tcPr>
            <w:tcW w:w="9827" w:type="dxa"/>
            <w:gridSpan w:val="4"/>
          </w:tcPr>
          <w:p w14:paraId="0896C6F0" w14:textId="77777777" w:rsidR="004A4049" w:rsidRPr="004A4049" w:rsidRDefault="004A4049" w:rsidP="004A4049">
            <w:pPr>
              <w:rPr>
                <w:rFonts w:ascii="Times New Roman" w:hAnsi="Times New Roman"/>
                <w:b/>
              </w:rPr>
            </w:pPr>
            <w:r w:rsidRPr="004A4049">
              <w:rPr>
                <w:rFonts w:ascii="Times New Roman" w:hAnsi="Times New Roman"/>
                <w:b/>
              </w:rPr>
              <w:t>Objetivo general:  </w:t>
            </w:r>
          </w:p>
          <w:p w14:paraId="1B5AAAE0" w14:textId="77777777" w:rsidR="004A4049" w:rsidRPr="004A4049" w:rsidRDefault="004A4049" w:rsidP="004A4049">
            <w:pPr>
              <w:rPr>
                <w:rFonts w:ascii="Times New Roman" w:hAnsi="Times New Roman"/>
              </w:rPr>
            </w:pPr>
            <w:r w:rsidRPr="004A4049">
              <w:rPr>
                <w:rFonts w:ascii="Times New Roman" w:hAnsi="Times New Roman"/>
              </w:rPr>
              <w:t>Promover que los docentes reconozcan la importancia de garantizar procesos resilientes en sus estudiantes mediante la identificación de los factores activadores de la resiliencia y el acceso a derechos. </w:t>
            </w:r>
          </w:p>
          <w:p w14:paraId="18586FC9" w14:textId="6B83E367" w:rsidR="004A4049" w:rsidRPr="004A4049" w:rsidRDefault="004A4049" w:rsidP="004A4049">
            <w:pPr>
              <w:rPr>
                <w:rFonts w:ascii="Times New Roman" w:hAnsi="Times New Roman"/>
                <w:b/>
              </w:rPr>
            </w:pPr>
            <w:r w:rsidRPr="004A4049">
              <w:rPr>
                <w:rFonts w:ascii="Times New Roman" w:hAnsi="Times New Roman"/>
                <w:b/>
              </w:rPr>
              <w:t>  </w:t>
            </w:r>
          </w:p>
          <w:p w14:paraId="68E92C7C" w14:textId="102B630F" w:rsidR="004A4049" w:rsidRPr="004A4049" w:rsidRDefault="004A4049" w:rsidP="004A4049">
            <w:pPr>
              <w:rPr>
                <w:rFonts w:ascii="Times New Roman" w:hAnsi="Times New Roman"/>
              </w:rPr>
            </w:pPr>
            <w:r w:rsidRPr="004A4049">
              <w:rPr>
                <w:rFonts w:ascii="Times New Roman" w:hAnsi="Times New Roman"/>
                <w:b/>
              </w:rPr>
              <w:t>Recomendación:</w:t>
            </w:r>
            <w:r w:rsidRPr="004A4049">
              <w:rPr>
                <w:rFonts w:ascii="Times New Roman" w:hAnsi="Times New Roman"/>
              </w:rPr>
              <w:t xml:space="preserve"> Seguir los protocolos de Bioseguridad – usar ropa cómoda (deportiva preferiblemente) </w:t>
            </w:r>
          </w:p>
        </w:tc>
      </w:tr>
      <w:tr w:rsidR="0047628F" w:rsidRPr="004A4049" w14:paraId="2F3A2123" w14:textId="77777777" w:rsidTr="00206C42">
        <w:trPr>
          <w:trHeight w:val="306"/>
        </w:trPr>
        <w:tc>
          <w:tcPr>
            <w:tcW w:w="9827" w:type="dxa"/>
            <w:gridSpan w:val="4"/>
            <w:shd w:val="clear" w:color="auto" w:fill="F7CAAC" w:themeFill="accent2" w:themeFillTint="66"/>
          </w:tcPr>
          <w:p w14:paraId="14F251D5" w14:textId="77777777" w:rsidR="0047628F" w:rsidRPr="004A4049" w:rsidRDefault="0047628F" w:rsidP="004A4049">
            <w:pPr>
              <w:rPr>
                <w:rFonts w:ascii="Times New Roman" w:hAnsi="Times New Roman"/>
              </w:rPr>
            </w:pPr>
            <w:r w:rsidRPr="004A4049">
              <w:rPr>
                <w:rFonts w:ascii="Times New Roman" w:hAnsi="Times New Roman"/>
              </w:rPr>
              <w:tab/>
              <w:t>PRIMER DIA</w:t>
            </w:r>
          </w:p>
        </w:tc>
      </w:tr>
      <w:tr w:rsidR="0047628F" w:rsidRPr="004A4049" w14:paraId="3219FC2E" w14:textId="77777777" w:rsidTr="00206C42">
        <w:trPr>
          <w:trHeight w:val="350"/>
        </w:trPr>
        <w:tc>
          <w:tcPr>
            <w:tcW w:w="1400" w:type="dxa"/>
            <w:shd w:val="clear" w:color="auto" w:fill="F7CAAC" w:themeFill="accent2" w:themeFillTint="66"/>
          </w:tcPr>
          <w:p w14:paraId="6415FD80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>Tempo</w:t>
            </w:r>
          </w:p>
        </w:tc>
        <w:tc>
          <w:tcPr>
            <w:tcW w:w="4303" w:type="dxa"/>
            <w:shd w:val="clear" w:color="auto" w:fill="F7CAAC" w:themeFill="accent2" w:themeFillTint="66"/>
          </w:tcPr>
          <w:p w14:paraId="3AAB03C6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 xml:space="preserve"> TEMAS</w:t>
            </w:r>
          </w:p>
        </w:tc>
        <w:tc>
          <w:tcPr>
            <w:tcW w:w="2313" w:type="dxa"/>
            <w:shd w:val="clear" w:color="auto" w:fill="F7CAAC" w:themeFill="accent2" w:themeFillTint="66"/>
          </w:tcPr>
          <w:p w14:paraId="4DBC8876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>ACTIVIDADES</w:t>
            </w:r>
          </w:p>
        </w:tc>
        <w:tc>
          <w:tcPr>
            <w:tcW w:w="1810" w:type="dxa"/>
            <w:shd w:val="clear" w:color="auto" w:fill="F7CAAC" w:themeFill="accent2" w:themeFillTint="66"/>
          </w:tcPr>
          <w:p w14:paraId="54CC0649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>responsable</w:t>
            </w:r>
          </w:p>
        </w:tc>
      </w:tr>
      <w:tr w:rsidR="004A4049" w:rsidRPr="004A4049" w14:paraId="460C02FB" w14:textId="77777777" w:rsidTr="00206C42">
        <w:trPr>
          <w:trHeight w:val="897"/>
        </w:trPr>
        <w:tc>
          <w:tcPr>
            <w:tcW w:w="1400" w:type="dxa"/>
            <w:vAlign w:val="center"/>
          </w:tcPr>
          <w:p w14:paraId="29EC4C80" w14:textId="443A136B" w:rsidR="004A4049" w:rsidRPr="004A4049" w:rsidRDefault="00206C42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2:00 pm– 02</w:t>
            </w:r>
            <w:r w:rsidR="004A4049"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:15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 pm</w:t>
            </w:r>
          </w:p>
        </w:tc>
        <w:tc>
          <w:tcPr>
            <w:tcW w:w="8427" w:type="dxa"/>
            <w:gridSpan w:val="3"/>
            <w:vAlign w:val="center"/>
          </w:tcPr>
          <w:p w14:paraId="7A0A406A" w14:textId="6533BD24" w:rsidR="004A4049" w:rsidRPr="004A4049" w:rsidRDefault="004A4049" w:rsidP="004A4049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  <w:t>Saludo de Bienvenida, presentación de los participantes y de la agenda de trabajo.</w:t>
            </w:r>
          </w:p>
          <w:p w14:paraId="6340BFD4" w14:textId="0CEBF901" w:rsidR="004A4049" w:rsidRPr="004A4049" w:rsidRDefault="004A4049" w:rsidP="004A4049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  <w:t>Dinámica de “mi nombre por delante es:________________y por detrás______________”</w:t>
            </w:r>
          </w:p>
        </w:tc>
      </w:tr>
      <w:tr w:rsidR="004A4049" w:rsidRPr="004A4049" w14:paraId="3B91C240" w14:textId="77777777" w:rsidTr="00206C42">
        <w:trPr>
          <w:trHeight w:val="700"/>
        </w:trPr>
        <w:tc>
          <w:tcPr>
            <w:tcW w:w="1400" w:type="dxa"/>
            <w:vAlign w:val="center"/>
          </w:tcPr>
          <w:p w14:paraId="5AB53B52" w14:textId="4A057AA5" w:rsidR="004A4049" w:rsidRPr="004A4049" w:rsidRDefault="004A4049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2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:15 am – 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:00 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pm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427" w:type="dxa"/>
            <w:gridSpan w:val="3"/>
            <w:vAlign w:val="center"/>
          </w:tcPr>
          <w:p w14:paraId="75B1A848" w14:textId="53BC568E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Presentación del juego de los peces y su aplicación.</w:t>
            </w:r>
          </w:p>
        </w:tc>
      </w:tr>
      <w:tr w:rsidR="004A4049" w:rsidRPr="004A4049" w14:paraId="06A4D638" w14:textId="77777777" w:rsidTr="00206C42">
        <w:trPr>
          <w:trHeight w:val="689"/>
        </w:trPr>
        <w:tc>
          <w:tcPr>
            <w:tcW w:w="1400" w:type="dxa"/>
            <w:vAlign w:val="center"/>
          </w:tcPr>
          <w:p w14:paraId="447246AC" w14:textId="757F0E01" w:rsidR="004A4049" w:rsidRPr="004A4049" w:rsidRDefault="004A4049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0 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m – 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0 </w:t>
            </w:r>
            <w:r w:rsidR="00206C42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427" w:type="dxa"/>
            <w:gridSpan w:val="3"/>
            <w:vAlign w:val="center"/>
          </w:tcPr>
          <w:p w14:paraId="6F0DFCB6" w14:textId="276EC476" w:rsidR="004A4049" w:rsidRPr="004A4049" w:rsidRDefault="00206C42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MX"/>
              </w:rPr>
              <w:t>REFRIGERIO</w:t>
            </w:r>
          </w:p>
        </w:tc>
      </w:tr>
      <w:tr w:rsidR="00206C42" w:rsidRPr="004A4049" w14:paraId="5AB85EBA" w14:textId="77777777" w:rsidTr="00206C42">
        <w:trPr>
          <w:trHeight w:val="700"/>
        </w:trPr>
        <w:tc>
          <w:tcPr>
            <w:tcW w:w="1400" w:type="dxa"/>
            <w:vAlign w:val="center"/>
          </w:tcPr>
          <w:p w14:paraId="6F54D3B4" w14:textId="48A35012" w:rsidR="00206C42" w:rsidRPr="004A4049" w:rsidRDefault="00206C42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 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m – 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:20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 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427" w:type="dxa"/>
            <w:gridSpan w:val="3"/>
            <w:vAlign w:val="center"/>
          </w:tcPr>
          <w:p w14:paraId="244A8AB7" w14:textId="78D211EA" w:rsidR="00206C42" w:rsidRPr="004A4049" w:rsidRDefault="00206C42" w:rsidP="00206C42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Pausa Activa: El Carro</w:t>
            </w:r>
          </w:p>
        </w:tc>
      </w:tr>
      <w:tr w:rsidR="00206C42" w:rsidRPr="004A4049" w14:paraId="6F6EB8CE" w14:textId="77777777" w:rsidTr="00206C42">
        <w:trPr>
          <w:trHeight w:val="689"/>
        </w:trPr>
        <w:tc>
          <w:tcPr>
            <w:tcW w:w="1400" w:type="dxa"/>
            <w:vAlign w:val="center"/>
          </w:tcPr>
          <w:p w14:paraId="5B08B31C" w14:textId="4309B3BF" w:rsidR="00206C42" w:rsidRPr="004A4049" w:rsidRDefault="00206C42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03:20 p</w:t>
            </w:r>
            <w:r w:rsidRPr="004A4049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m –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04</w:t>
            </w:r>
            <w:r w:rsidRPr="004A4049">
              <w:rPr>
                <w:rFonts w:ascii="Times New Roman" w:hAnsi="Times New Roman"/>
                <w:color w:val="000000"/>
                <w:szCs w:val="24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20 p</w:t>
            </w:r>
            <w:r w:rsidRPr="004A4049">
              <w:rPr>
                <w:rFonts w:ascii="Times New Roman" w:hAnsi="Times New Roman"/>
                <w:color w:val="000000"/>
                <w:szCs w:val="24"/>
                <w:lang w:eastAsia="en-US"/>
              </w:rPr>
              <w:t>m</w:t>
            </w:r>
          </w:p>
        </w:tc>
        <w:tc>
          <w:tcPr>
            <w:tcW w:w="8427" w:type="dxa"/>
            <w:gridSpan w:val="3"/>
          </w:tcPr>
          <w:p w14:paraId="77CC3088" w14:textId="419303AC" w:rsidR="00206C42" w:rsidRPr="004A4049" w:rsidRDefault="00206C42" w:rsidP="00206C42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Presentación de la Escalera de Derechos y su aplicación.</w:t>
            </w:r>
          </w:p>
        </w:tc>
      </w:tr>
      <w:tr w:rsidR="00206C42" w:rsidRPr="004A4049" w14:paraId="48B0DCEC" w14:textId="77777777" w:rsidTr="00206C42">
        <w:trPr>
          <w:trHeight w:val="533"/>
        </w:trPr>
        <w:tc>
          <w:tcPr>
            <w:tcW w:w="1400" w:type="dxa"/>
            <w:vAlign w:val="center"/>
          </w:tcPr>
          <w:p w14:paraId="4FDCB22C" w14:textId="5958B89A" w:rsidR="00206C42" w:rsidRPr="004A4049" w:rsidRDefault="00206C42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04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2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0 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pm – 04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4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0 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427" w:type="dxa"/>
            <w:gridSpan w:val="3"/>
            <w:vAlign w:val="center"/>
          </w:tcPr>
          <w:p w14:paraId="76110416" w14:textId="77777777" w:rsidR="00206C42" w:rsidRPr="004A4049" w:rsidRDefault="00206C42" w:rsidP="00206C4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color w:val="000000"/>
                <w:lang w:val="es-CO"/>
              </w:rPr>
            </w:pPr>
            <w:r w:rsidRPr="004A4049">
              <w:rPr>
                <w:rStyle w:val="eop"/>
                <w:color w:val="000000"/>
                <w:lang w:val="es-CO"/>
              </w:rPr>
              <w:t> </w:t>
            </w:r>
          </w:p>
          <w:p w14:paraId="60AC2FC1" w14:textId="05D6A5D3" w:rsidR="00206C42" w:rsidRPr="004A4049" w:rsidRDefault="00206C42" w:rsidP="00206C42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Presentación Golombiao, un espacio de convivencia y respeto a la equidad de género.</w:t>
            </w:r>
            <w:r w:rsidRPr="004A4049">
              <w:rPr>
                <w:rStyle w:val="eop"/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206C42" w:rsidRPr="004A4049" w14:paraId="70D2FCAE" w14:textId="77777777" w:rsidTr="00206C42">
        <w:trPr>
          <w:trHeight w:val="689"/>
        </w:trPr>
        <w:tc>
          <w:tcPr>
            <w:tcW w:w="1400" w:type="dxa"/>
            <w:vAlign w:val="center"/>
          </w:tcPr>
          <w:p w14:paraId="34F7B1E3" w14:textId="73B9123E" w:rsidR="00206C42" w:rsidRPr="004A4049" w:rsidRDefault="00206C42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</w:rPr>
            </w:pP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04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40 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m – 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05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 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427" w:type="dxa"/>
            <w:gridSpan w:val="3"/>
            <w:vAlign w:val="center"/>
          </w:tcPr>
          <w:p w14:paraId="1D701B46" w14:textId="371F2B87" w:rsidR="00206C42" w:rsidRPr="004A4049" w:rsidRDefault="00206C42" w:rsidP="00206C42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Práctica de la estrategia Golombiao</w:t>
            </w:r>
            <w:r>
              <w:rPr>
                <w:rStyle w:val="normaltextrun"/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206C42" w:rsidRPr="004A4049" w14:paraId="650A4576" w14:textId="77777777" w:rsidTr="00206C42">
        <w:trPr>
          <w:trHeight w:val="700"/>
        </w:trPr>
        <w:tc>
          <w:tcPr>
            <w:tcW w:w="1400" w:type="dxa"/>
            <w:vAlign w:val="center"/>
          </w:tcPr>
          <w:p w14:paraId="371ED3A0" w14:textId="2AB421A0" w:rsidR="00206C42" w:rsidRPr="004A4049" w:rsidRDefault="00206C42" w:rsidP="00206C42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05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3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0 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p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 xml:space="preserve">m – </w:t>
            </w:r>
            <w:r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05</w:t>
            </w: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:45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427" w:type="dxa"/>
            <w:gridSpan w:val="3"/>
            <w:vAlign w:val="center"/>
          </w:tcPr>
          <w:p w14:paraId="34A97C17" w14:textId="397F73B2" w:rsidR="00206C42" w:rsidRPr="004A4049" w:rsidRDefault="00206C42" w:rsidP="00206C42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szCs w:val="24"/>
                <w:lang w:val="es-ES"/>
              </w:rPr>
              <w:t>Conclusiones y cierre de la actividad</w:t>
            </w:r>
            <w:r w:rsidRPr="004A4049">
              <w:rPr>
                <w:rStyle w:val="eop"/>
                <w:rFonts w:ascii="Times New Roman" w:hAnsi="Times New Roman"/>
                <w:szCs w:val="24"/>
              </w:rPr>
              <w:t>. </w:t>
            </w:r>
          </w:p>
        </w:tc>
      </w:tr>
    </w:tbl>
    <w:p w14:paraId="44C28E9D" w14:textId="77777777" w:rsidR="002D36C8" w:rsidRPr="004A4049" w:rsidRDefault="002D36C8" w:rsidP="00206C42">
      <w:pPr>
        <w:rPr>
          <w:rFonts w:ascii="Times New Roman" w:hAnsi="Times New Roman"/>
          <w:szCs w:val="24"/>
        </w:rPr>
      </w:pPr>
    </w:p>
    <w:sectPr w:rsidR="002D36C8" w:rsidRPr="004A4049" w:rsidSect="00D16DA5">
      <w:headerReference w:type="default" r:id="rId12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318A6" w14:textId="77777777" w:rsidR="0084490D" w:rsidRDefault="0084490D">
      <w:r>
        <w:separator/>
      </w:r>
    </w:p>
  </w:endnote>
  <w:endnote w:type="continuationSeparator" w:id="0">
    <w:p w14:paraId="5456A5D6" w14:textId="77777777" w:rsidR="0084490D" w:rsidRDefault="008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B98F0" w14:textId="77777777" w:rsidR="0084490D" w:rsidRDefault="0084490D">
      <w:r>
        <w:separator/>
      </w:r>
    </w:p>
  </w:footnote>
  <w:footnote w:type="continuationSeparator" w:id="0">
    <w:p w14:paraId="55E23E2C" w14:textId="77777777" w:rsidR="0084490D" w:rsidRDefault="008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51D28" w14:textId="77777777" w:rsidR="00AE728C" w:rsidRDefault="00D40E45"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ABB0CB" wp14:editId="1CAA3F54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0" b="0"/>
              <wp:wrapNone/>
              <wp:docPr id="2" name="3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70AD47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2CC8A14" w14:textId="5D9B909E" w:rsidR="00C16AE1" w:rsidRPr="0043019C" w:rsidRDefault="0047628F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3ABB0CB" id="3 Rectángulo redondeado" o:spid="_x0000_s1026" style="position:absolute;margin-left:123.65pt;margin-top:-11.25pt;width:184.8pt;height:5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" filled="f" fillcolor="#70ad47">
              <v:shadow color="#375623" opacity=".5" offset="1pt"/>
              <v:textbox>
                <w:txbxContent>
                  <w:p w14:paraId="32CC8A14" w14:textId="5D9B909E" w:rsidR="00C16AE1" w:rsidRPr="0043019C" w:rsidRDefault="0047628F" w:rsidP="0043019C">
                    <w:pPr>
                      <w:jc w:val="center"/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4A4C3C6D" wp14:editId="69B7034D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0" b="0"/>
          <wp:wrapSquare wrapText="bothSides"/>
          <wp:docPr id="5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069BC8" wp14:editId="71931654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0" b="0"/>
              <wp:wrapNone/>
              <wp:docPr id="1" name="4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47D4CBE" w14:textId="77777777" w:rsidR="00A20C79" w:rsidRPr="00D708C6" w:rsidRDefault="00D40E45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noProof/>
                              <w:sz w:val="18"/>
                              <w:lang w:val="en-US" w:eastAsia="en-US"/>
                            </w:rPr>
                            <w:drawing>
                              <wp:inline distT="0" distB="0" distL="0" distR="0" wp14:anchorId="4CF07E27" wp14:editId="41247B01">
                                <wp:extent cx="1728470" cy="327025"/>
                                <wp:effectExtent l="0" t="0" r="0" b="0"/>
                                <wp:docPr id="3" name="Imagen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8470" cy="327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D069BC8" id="4 Rectángulo redondeado" o:spid="_x0000_s1027" style="position:absolute;margin-left:327.8pt;margin-top:-12.05pt;width:156.3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" filled="f">
              <v:textbox>
                <w:txbxContent>
                  <w:p w14:paraId="247D4CBE" w14:textId="77777777" w:rsidR="00A20C79" w:rsidRPr="00D708C6" w:rsidRDefault="00D40E45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>
                      <w:rPr>
                        <w:rFonts w:cs="Arial"/>
                        <w:noProof/>
                        <w:sz w:val="18"/>
                        <w:lang w:val="en-US" w:eastAsia="en-US"/>
                      </w:rPr>
                      <w:drawing>
                        <wp:inline distT="0" distB="0" distL="0" distR="0" wp14:anchorId="4CF07E27" wp14:editId="41247B01">
                          <wp:extent cx="1728470" cy="327025"/>
                          <wp:effectExtent l="0" t="0" r="0" b="0"/>
                          <wp:docPr id="3" name="Imagen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8470" cy="327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  <w:tbl>
    <w:tblPr>
      <w:tblW w:w="5000" w:type="pct"/>
      <w:shd w:val="clear" w:color="auto" w:fill="FFFFFF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49"/>
      <w:gridCol w:w="3848"/>
      <w:gridCol w:w="3191"/>
    </w:tblGrid>
    <w:tr w:rsidR="00A20C79" w:rsidRPr="00A20C79" w14:paraId="3DF447C1" w14:textId="77777777" w:rsidTr="00A20C79">
      <w:trPr>
        <w:trHeight w:val="253"/>
      </w:trPr>
      <w:tc>
        <w:tcPr>
          <w:tcW w:w="1367" w:type="pct"/>
          <w:vMerge w:val="restart"/>
          <w:shd w:val="clear" w:color="auto" w:fill="FFFFFF"/>
          <w:noWrap/>
          <w:vAlign w:val="center"/>
        </w:tcPr>
        <w:p w14:paraId="393C431A" w14:textId="77777777" w:rsidR="00A20C79" w:rsidRPr="00A20C79" w:rsidRDefault="00A20C79" w:rsidP="00A20C79">
          <w:pPr>
            <w:jc w:val="center"/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 w:val="restart"/>
          <w:shd w:val="clear" w:color="auto" w:fill="FFFFFF"/>
          <w:noWrap/>
          <w:vAlign w:val="center"/>
        </w:tcPr>
        <w:p w14:paraId="57E6FF6E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647" w:type="pct"/>
          <w:vMerge w:val="restart"/>
          <w:shd w:val="clear" w:color="auto" w:fill="FFFFFF"/>
          <w:noWrap/>
          <w:vAlign w:val="center"/>
        </w:tcPr>
        <w:p w14:paraId="53E207A3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214BC88A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7359252E" w14:textId="77777777" w:rsidR="00A20C79" w:rsidRPr="00A20C79" w:rsidRDefault="00A20C79" w:rsidP="00A20C79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A20C79" w:rsidRPr="00A20C79" w14:paraId="47793867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5F717C45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1FB9560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242556A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5B15EEA5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1075A010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0B8A34B9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50154571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0264B6CC" w14:textId="77777777" w:rsidTr="00A20C79">
      <w:trPr>
        <w:trHeight w:val="509"/>
      </w:trPr>
      <w:tc>
        <w:tcPr>
          <w:tcW w:w="1367" w:type="pct"/>
          <w:vMerge/>
          <w:shd w:val="clear" w:color="auto" w:fill="FFFFFF"/>
          <w:vAlign w:val="center"/>
          <w:hideMark/>
        </w:tcPr>
        <w:p w14:paraId="73710DAD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  <w:hideMark/>
        </w:tcPr>
        <w:p w14:paraId="5326889A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vAlign w:val="center"/>
          <w:hideMark/>
        </w:tcPr>
        <w:p w14:paraId="08536560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</w:tbl>
  <w:p w14:paraId="6CC555F2" w14:textId="77777777" w:rsidR="007523F4" w:rsidRDefault="007523F4" w:rsidP="00021C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529"/>
    <w:multiLevelType w:val="hybridMultilevel"/>
    <w:tmpl w:val="86D07C62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F306F6"/>
    <w:multiLevelType w:val="hybridMultilevel"/>
    <w:tmpl w:val="527003EC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5541"/>
    <w:multiLevelType w:val="multilevel"/>
    <w:tmpl w:val="8E26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52B"/>
    <w:multiLevelType w:val="hybridMultilevel"/>
    <w:tmpl w:val="F1C80CA2"/>
    <w:lvl w:ilvl="0" w:tplc="A266D0BE">
      <w:start w:val="14"/>
      <w:numFmt w:val="decimal"/>
      <w:lvlText w:val="%1."/>
      <w:lvlJc w:val="left"/>
      <w:pPr>
        <w:tabs>
          <w:tab w:val="num" w:pos="1145"/>
        </w:tabs>
        <w:ind w:left="1145" w:hanging="436"/>
      </w:pPr>
      <w:rPr>
        <w:rFonts w:hint="default"/>
        <w:b/>
        <w:i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-11"/>
        </w:tabs>
        <w:ind w:left="-11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709"/>
        </w:tabs>
        <w:ind w:left="709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2149"/>
        </w:tabs>
        <w:ind w:left="2149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2869"/>
        </w:tabs>
        <w:ind w:left="2869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4309"/>
        </w:tabs>
        <w:ind w:left="4309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180"/>
      </w:pPr>
    </w:lvl>
  </w:abstractNum>
  <w:abstractNum w:abstractNumId="4" w15:restartNumberingAfterBreak="0">
    <w:nsid w:val="12125E37"/>
    <w:multiLevelType w:val="hybridMultilevel"/>
    <w:tmpl w:val="5FB052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F7501C7"/>
    <w:multiLevelType w:val="hybridMultilevel"/>
    <w:tmpl w:val="F816F15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7341DB"/>
    <w:multiLevelType w:val="hybridMultilevel"/>
    <w:tmpl w:val="7258362C"/>
    <w:lvl w:ilvl="0" w:tplc="240A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BC0E74"/>
    <w:multiLevelType w:val="multilevel"/>
    <w:tmpl w:val="ABE87B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35C04057"/>
    <w:multiLevelType w:val="hybridMultilevel"/>
    <w:tmpl w:val="A9721FFA"/>
    <w:lvl w:ilvl="0" w:tplc="240A0017">
      <w:start w:val="1"/>
      <w:numFmt w:val="lowerLetter"/>
      <w:lvlText w:val="%1)"/>
      <w:lvlJc w:val="left"/>
      <w:pPr>
        <w:ind w:left="1185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3EA5038D"/>
    <w:multiLevelType w:val="hybridMultilevel"/>
    <w:tmpl w:val="2BD03CE8"/>
    <w:lvl w:ilvl="0" w:tplc="EF2298C2">
      <w:start w:val="22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2F4A881C">
      <w:start w:val="1"/>
      <w:numFmt w:val="bullet"/>
      <w:lvlText w:val=""/>
      <w:lvlJc w:val="left"/>
      <w:pPr>
        <w:tabs>
          <w:tab w:val="num" w:pos="1380"/>
        </w:tabs>
        <w:ind w:left="1420" w:hanging="340"/>
      </w:pPr>
      <w:rPr>
        <w:rFonts w:ascii="Symbol" w:hAnsi="Symbol" w:hint="default"/>
        <w:b/>
        <w:i w:val="0"/>
        <w:color w:val="auto"/>
      </w:rPr>
    </w:lvl>
    <w:lvl w:ilvl="2" w:tplc="2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171844"/>
    <w:multiLevelType w:val="hybridMultilevel"/>
    <w:tmpl w:val="CFC08C2A"/>
    <w:lvl w:ilvl="0" w:tplc="6E1CB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4023DB"/>
    <w:multiLevelType w:val="hybridMultilevel"/>
    <w:tmpl w:val="8E26EC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60931"/>
    <w:multiLevelType w:val="hybridMultilevel"/>
    <w:tmpl w:val="79146306"/>
    <w:lvl w:ilvl="0" w:tplc="6172D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A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0C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0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2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6A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82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EA2428"/>
    <w:multiLevelType w:val="hybridMultilevel"/>
    <w:tmpl w:val="B9CC385A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8E5B0A"/>
    <w:multiLevelType w:val="multilevel"/>
    <w:tmpl w:val="06CAD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C3338F"/>
    <w:multiLevelType w:val="hybridMultilevel"/>
    <w:tmpl w:val="F0523B2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B26EE1"/>
    <w:multiLevelType w:val="hybridMultilevel"/>
    <w:tmpl w:val="71B23B0A"/>
    <w:lvl w:ilvl="0" w:tplc="FE64CDD2">
      <w:start w:val="18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498E3E82">
      <w:start w:val="17"/>
      <w:numFmt w:val="decimal"/>
      <w:lvlText w:val="%2."/>
      <w:lvlJc w:val="left"/>
      <w:pPr>
        <w:tabs>
          <w:tab w:val="num" w:pos="1516"/>
        </w:tabs>
        <w:ind w:left="1516" w:hanging="436"/>
      </w:pPr>
      <w:rPr>
        <w:rFonts w:hint="default"/>
        <w:b/>
        <w:i w:val="0"/>
        <w:color w:val="auto"/>
      </w:r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943061"/>
    <w:multiLevelType w:val="hybridMultilevel"/>
    <w:tmpl w:val="6CAEC300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2A1DAD"/>
    <w:multiLevelType w:val="hybridMultilevel"/>
    <w:tmpl w:val="754209EC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5042CF"/>
    <w:multiLevelType w:val="hybridMultilevel"/>
    <w:tmpl w:val="D784995A"/>
    <w:lvl w:ilvl="0" w:tplc="41A850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16847"/>
    <w:multiLevelType w:val="hybridMultilevel"/>
    <w:tmpl w:val="30F455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46987"/>
    <w:multiLevelType w:val="hybridMultilevel"/>
    <w:tmpl w:val="C82601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14"/>
  </w:num>
  <w:num w:numId="5">
    <w:abstractNumId w:val="0"/>
  </w:num>
  <w:num w:numId="6">
    <w:abstractNumId w:val="1"/>
  </w:num>
  <w:num w:numId="7">
    <w:abstractNumId w:val="17"/>
  </w:num>
  <w:num w:numId="8">
    <w:abstractNumId w:val="3"/>
  </w:num>
  <w:num w:numId="9">
    <w:abstractNumId w:val="16"/>
  </w:num>
  <w:num w:numId="10">
    <w:abstractNumId w:val="9"/>
  </w:num>
  <w:num w:numId="11">
    <w:abstractNumId w:val="11"/>
  </w:num>
  <w:num w:numId="12">
    <w:abstractNumId w:val="2"/>
  </w:num>
  <w:num w:numId="13">
    <w:abstractNumId w:val="18"/>
  </w:num>
  <w:num w:numId="14">
    <w:abstractNumId w:val="13"/>
  </w:num>
  <w:num w:numId="15">
    <w:abstractNumId w:val="12"/>
  </w:num>
  <w:num w:numId="16">
    <w:abstractNumId w:val="4"/>
  </w:num>
  <w:num w:numId="17">
    <w:abstractNumId w:val="21"/>
  </w:num>
  <w:num w:numId="18">
    <w:abstractNumId w:val="20"/>
  </w:num>
  <w:num w:numId="19">
    <w:abstractNumId w:val="7"/>
  </w:num>
  <w:num w:numId="20">
    <w:abstractNumId w:val="8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s-CO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5B"/>
    <w:rsid w:val="000039B8"/>
    <w:rsid w:val="00013BE7"/>
    <w:rsid w:val="00016A5F"/>
    <w:rsid w:val="00020DE1"/>
    <w:rsid w:val="00021CDA"/>
    <w:rsid w:val="00027E95"/>
    <w:rsid w:val="000443AE"/>
    <w:rsid w:val="00060CBD"/>
    <w:rsid w:val="00066AD7"/>
    <w:rsid w:val="0006795E"/>
    <w:rsid w:val="00070C24"/>
    <w:rsid w:val="000814E0"/>
    <w:rsid w:val="00093D94"/>
    <w:rsid w:val="000A1721"/>
    <w:rsid w:val="000A3952"/>
    <w:rsid w:val="000C5528"/>
    <w:rsid w:val="000E3343"/>
    <w:rsid w:val="000E6B99"/>
    <w:rsid w:val="000F0D02"/>
    <w:rsid w:val="000F3648"/>
    <w:rsid w:val="000F6896"/>
    <w:rsid w:val="00101B08"/>
    <w:rsid w:val="001027B0"/>
    <w:rsid w:val="0010397E"/>
    <w:rsid w:val="00103A3F"/>
    <w:rsid w:val="00121144"/>
    <w:rsid w:val="00123AC2"/>
    <w:rsid w:val="001251F6"/>
    <w:rsid w:val="00154675"/>
    <w:rsid w:val="00155D6D"/>
    <w:rsid w:val="00157FF8"/>
    <w:rsid w:val="0016152C"/>
    <w:rsid w:val="00163762"/>
    <w:rsid w:val="00163BFA"/>
    <w:rsid w:val="00166380"/>
    <w:rsid w:val="0017307C"/>
    <w:rsid w:val="0018652B"/>
    <w:rsid w:val="00194208"/>
    <w:rsid w:val="001956A0"/>
    <w:rsid w:val="00197139"/>
    <w:rsid w:val="001B417E"/>
    <w:rsid w:val="001B53A4"/>
    <w:rsid w:val="001C12B5"/>
    <w:rsid w:val="001D2C4D"/>
    <w:rsid w:val="001E7699"/>
    <w:rsid w:val="001F2C68"/>
    <w:rsid w:val="00206C42"/>
    <w:rsid w:val="00211E25"/>
    <w:rsid w:val="002216E2"/>
    <w:rsid w:val="0023008A"/>
    <w:rsid w:val="00240209"/>
    <w:rsid w:val="00263A81"/>
    <w:rsid w:val="00266AED"/>
    <w:rsid w:val="002750A9"/>
    <w:rsid w:val="00285D0F"/>
    <w:rsid w:val="00292726"/>
    <w:rsid w:val="002950F1"/>
    <w:rsid w:val="00295995"/>
    <w:rsid w:val="002A16A0"/>
    <w:rsid w:val="002A30AA"/>
    <w:rsid w:val="002A33CE"/>
    <w:rsid w:val="002B0E88"/>
    <w:rsid w:val="002C636C"/>
    <w:rsid w:val="002D14DA"/>
    <w:rsid w:val="002D36C8"/>
    <w:rsid w:val="002E142F"/>
    <w:rsid w:val="002E4BAE"/>
    <w:rsid w:val="002E66E6"/>
    <w:rsid w:val="0031295E"/>
    <w:rsid w:val="00314072"/>
    <w:rsid w:val="00320573"/>
    <w:rsid w:val="00322D2B"/>
    <w:rsid w:val="0033142E"/>
    <w:rsid w:val="00331F55"/>
    <w:rsid w:val="00334C8E"/>
    <w:rsid w:val="0033730E"/>
    <w:rsid w:val="003445B0"/>
    <w:rsid w:val="00345C24"/>
    <w:rsid w:val="0035011D"/>
    <w:rsid w:val="00350DDD"/>
    <w:rsid w:val="00356ABB"/>
    <w:rsid w:val="00367D52"/>
    <w:rsid w:val="00376F3B"/>
    <w:rsid w:val="00383F1A"/>
    <w:rsid w:val="003847DA"/>
    <w:rsid w:val="00390C0E"/>
    <w:rsid w:val="003A5207"/>
    <w:rsid w:val="003A616E"/>
    <w:rsid w:val="003C72FF"/>
    <w:rsid w:val="003D32DC"/>
    <w:rsid w:val="003D5593"/>
    <w:rsid w:val="003E120F"/>
    <w:rsid w:val="003E7642"/>
    <w:rsid w:val="00400583"/>
    <w:rsid w:val="00401FC7"/>
    <w:rsid w:val="00411107"/>
    <w:rsid w:val="0043019C"/>
    <w:rsid w:val="00446C52"/>
    <w:rsid w:val="004606E5"/>
    <w:rsid w:val="00473B56"/>
    <w:rsid w:val="0047628F"/>
    <w:rsid w:val="0047713F"/>
    <w:rsid w:val="00487BC8"/>
    <w:rsid w:val="00494507"/>
    <w:rsid w:val="00497DB9"/>
    <w:rsid w:val="004A4049"/>
    <w:rsid w:val="004A60E2"/>
    <w:rsid w:val="004B0328"/>
    <w:rsid w:val="004B7342"/>
    <w:rsid w:val="004C5590"/>
    <w:rsid w:val="004C5B5F"/>
    <w:rsid w:val="004C6109"/>
    <w:rsid w:val="004E1FA0"/>
    <w:rsid w:val="004E4254"/>
    <w:rsid w:val="004F1394"/>
    <w:rsid w:val="004F256A"/>
    <w:rsid w:val="00500490"/>
    <w:rsid w:val="0050108E"/>
    <w:rsid w:val="005078B1"/>
    <w:rsid w:val="00514BDD"/>
    <w:rsid w:val="00526BF9"/>
    <w:rsid w:val="005279F8"/>
    <w:rsid w:val="00541F61"/>
    <w:rsid w:val="00543EF8"/>
    <w:rsid w:val="00553799"/>
    <w:rsid w:val="00555D96"/>
    <w:rsid w:val="00557220"/>
    <w:rsid w:val="00567B5F"/>
    <w:rsid w:val="0057066B"/>
    <w:rsid w:val="00571E53"/>
    <w:rsid w:val="00574149"/>
    <w:rsid w:val="005749D8"/>
    <w:rsid w:val="005770F1"/>
    <w:rsid w:val="0057783B"/>
    <w:rsid w:val="00582F68"/>
    <w:rsid w:val="005A41C1"/>
    <w:rsid w:val="005C0721"/>
    <w:rsid w:val="005C48A7"/>
    <w:rsid w:val="005C7915"/>
    <w:rsid w:val="005D617F"/>
    <w:rsid w:val="005E24AF"/>
    <w:rsid w:val="005E290E"/>
    <w:rsid w:val="005F3D47"/>
    <w:rsid w:val="005F6F18"/>
    <w:rsid w:val="00601816"/>
    <w:rsid w:val="0061017E"/>
    <w:rsid w:val="006159A3"/>
    <w:rsid w:val="00627D5E"/>
    <w:rsid w:val="006312B8"/>
    <w:rsid w:val="00636CE3"/>
    <w:rsid w:val="006401BC"/>
    <w:rsid w:val="0064121C"/>
    <w:rsid w:val="006451BB"/>
    <w:rsid w:val="0065587E"/>
    <w:rsid w:val="00657F23"/>
    <w:rsid w:val="0066727C"/>
    <w:rsid w:val="00670637"/>
    <w:rsid w:val="006831B2"/>
    <w:rsid w:val="00684EF2"/>
    <w:rsid w:val="00696D09"/>
    <w:rsid w:val="006A2C35"/>
    <w:rsid w:val="006A3D91"/>
    <w:rsid w:val="006C6331"/>
    <w:rsid w:val="006D4D07"/>
    <w:rsid w:val="006D7713"/>
    <w:rsid w:val="006E51E1"/>
    <w:rsid w:val="00700E3B"/>
    <w:rsid w:val="0070673F"/>
    <w:rsid w:val="00716796"/>
    <w:rsid w:val="00720034"/>
    <w:rsid w:val="007202E3"/>
    <w:rsid w:val="007269A9"/>
    <w:rsid w:val="00727791"/>
    <w:rsid w:val="00735F12"/>
    <w:rsid w:val="00736A4C"/>
    <w:rsid w:val="00736B42"/>
    <w:rsid w:val="00741409"/>
    <w:rsid w:val="007450C3"/>
    <w:rsid w:val="00746920"/>
    <w:rsid w:val="007523F4"/>
    <w:rsid w:val="00763536"/>
    <w:rsid w:val="00767FDC"/>
    <w:rsid w:val="00783CF0"/>
    <w:rsid w:val="0078400F"/>
    <w:rsid w:val="007855F8"/>
    <w:rsid w:val="0079751A"/>
    <w:rsid w:val="007A4606"/>
    <w:rsid w:val="007B0AEF"/>
    <w:rsid w:val="007B228E"/>
    <w:rsid w:val="007C0746"/>
    <w:rsid w:val="007C7F0F"/>
    <w:rsid w:val="007E62D2"/>
    <w:rsid w:val="007F2BCA"/>
    <w:rsid w:val="007F6AD3"/>
    <w:rsid w:val="00800DAB"/>
    <w:rsid w:val="008115B7"/>
    <w:rsid w:val="008124F6"/>
    <w:rsid w:val="008204DD"/>
    <w:rsid w:val="00821A88"/>
    <w:rsid w:val="00824067"/>
    <w:rsid w:val="00827470"/>
    <w:rsid w:val="00833F24"/>
    <w:rsid w:val="008348DF"/>
    <w:rsid w:val="008438F6"/>
    <w:rsid w:val="0084490D"/>
    <w:rsid w:val="00846EF1"/>
    <w:rsid w:val="0086086B"/>
    <w:rsid w:val="00865950"/>
    <w:rsid w:val="00875A70"/>
    <w:rsid w:val="00880510"/>
    <w:rsid w:val="0089060C"/>
    <w:rsid w:val="008A7BCE"/>
    <w:rsid w:val="008B0B67"/>
    <w:rsid w:val="008B76CF"/>
    <w:rsid w:val="008C0321"/>
    <w:rsid w:val="008C416F"/>
    <w:rsid w:val="008D0EB6"/>
    <w:rsid w:val="008D1CC8"/>
    <w:rsid w:val="008D3461"/>
    <w:rsid w:val="008D736E"/>
    <w:rsid w:val="008F2D2A"/>
    <w:rsid w:val="008F4C6B"/>
    <w:rsid w:val="008F6396"/>
    <w:rsid w:val="008F7312"/>
    <w:rsid w:val="00900235"/>
    <w:rsid w:val="00901AD2"/>
    <w:rsid w:val="00906636"/>
    <w:rsid w:val="00911D57"/>
    <w:rsid w:val="00922476"/>
    <w:rsid w:val="00922564"/>
    <w:rsid w:val="00922862"/>
    <w:rsid w:val="0092367F"/>
    <w:rsid w:val="00924E44"/>
    <w:rsid w:val="00930C87"/>
    <w:rsid w:val="00933E6A"/>
    <w:rsid w:val="0094658E"/>
    <w:rsid w:val="009465F3"/>
    <w:rsid w:val="00957330"/>
    <w:rsid w:val="00963BE5"/>
    <w:rsid w:val="00973FB2"/>
    <w:rsid w:val="00984CEF"/>
    <w:rsid w:val="0098524D"/>
    <w:rsid w:val="00986558"/>
    <w:rsid w:val="00993004"/>
    <w:rsid w:val="009B0219"/>
    <w:rsid w:val="009B06E1"/>
    <w:rsid w:val="009B460D"/>
    <w:rsid w:val="009C3599"/>
    <w:rsid w:val="009C4CAF"/>
    <w:rsid w:val="009D333A"/>
    <w:rsid w:val="009D5CF8"/>
    <w:rsid w:val="009D6AB5"/>
    <w:rsid w:val="009D724A"/>
    <w:rsid w:val="009E5207"/>
    <w:rsid w:val="009F1CE5"/>
    <w:rsid w:val="00A0228D"/>
    <w:rsid w:val="00A0620D"/>
    <w:rsid w:val="00A20C79"/>
    <w:rsid w:val="00A22842"/>
    <w:rsid w:val="00A24180"/>
    <w:rsid w:val="00A30DB2"/>
    <w:rsid w:val="00A51FF7"/>
    <w:rsid w:val="00A529CF"/>
    <w:rsid w:val="00A60983"/>
    <w:rsid w:val="00A60E80"/>
    <w:rsid w:val="00A65709"/>
    <w:rsid w:val="00A66B8D"/>
    <w:rsid w:val="00A979DC"/>
    <w:rsid w:val="00AA224F"/>
    <w:rsid w:val="00AA7F63"/>
    <w:rsid w:val="00AB0F13"/>
    <w:rsid w:val="00AB1345"/>
    <w:rsid w:val="00AB1BF3"/>
    <w:rsid w:val="00AB4410"/>
    <w:rsid w:val="00AC54D8"/>
    <w:rsid w:val="00AC66C8"/>
    <w:rsid w:val="00AD0706"/>
    <w:rsid w:val="00AD2694"/>
    <w:rsid w:val="00AD505A"/>
    <w:rsid w:val="00AE4C36"/>
    <w:rsid w:val="00AE728C"/>
    <w:rsid w:val="00AF4F9A"/>
    <w:rsid w:val="00AF595C"/>
    <w:rsid w:val="00B07066"/>
    <w:rsid w:val="00B2241F"/>
    <w:rsid w:val="00B224E1"/>
    <w:rsid w:val="00B22589"/>
    <w:rsid w:val="00B317E6"/>
    <w:rsid w:val="00B33D07"/>
    <w:rsid w:val="00B44C71"/>
    <w:rsid w:val="00B44D05"/>
    <w:rsid w:val="00B91DB4"/>
    <w:rsid w:val="00B925E7"/>
    <w:rsid w:val="00B960FD"/>
    <w:rsid w:val="00BA05F9"/>
    <w:rsid w:val="00BB15CA"/>
    <w:rsid w:val="00BB175E"/>
    <w:rsid w:val="00BB1C3F"/>
    <w:rsid w:val="00BB7D93"/>
    <w:rsid w:val="00BC3698"/>
    <w:rsid w:val="00BC7AF5"/>
    <w:rsid w:val="00BD0BF5"/>
    <w:rsid w:val="00BD2EB5"/>
    <w:rsid w:val="00BD7167"/>
    <w:rsid w:val="00BE7451"/>
    <w:rsid w:val="00BF76F8"/>
    <w:rsid w:val="00C0091E"/>
    <w:rsid w:val="00C04C3E"/>
    <w:rsid w:val="00C16AE1"/>
    <w:rsid w:val="00C1736F"/>
    <w:rsid w:val="00C33F66"/>
    <w:rsid w:val="00C404DC"/>
    <w:rsid w:val="00C46BEF"/>
    <w:rsid w:val="00C5134F"/>
    <w:rsid w:val="00C6545C"/>
    <w:rsid w:val="00C71670"/>
    <w:rsid w:val="00C758F7"/>
    <w:rsid w:val="00C763D5"/>
    <w:rsid w:val="00C9688B"/>
    <w:rsid w:val="00CA768B"/>
    <w:rsid w:val="00CD5805"/>
    <w:rsid w:val="00CF15D4"/>
    <w:rsid w:val="00D0558A"/>
    <w:rsid w:val="00D0607D"/>
    <w:rsid w:val="00D16DA5"/>
    <w:rsid w:val="00D17A75"/>
    <w:rsid w:val="00D3035A"/>
    <w:rsid w:val="00D40E45"/>
    <w:rsid w:val="00D5108C"/>
    <w:rsid w:val="00D519E6"/>
    <w:rsid w:val="00D56E58"/>
    <w:rsid w:val="00D64BA4"/>
    <w:rsid w:val="00D67040"/>
    <w:rsid w:val="00D708C6"/>
    <w:rsid w:val="00D74631"/>
    <w:rsid w:val="00D74CE3"/>
    <w:rsid w:val="00D7641A"/>
    <w:rsid w:val="00D82D4D"/>
    <w:rsid w:val="00D8396B"/>
    <w:rsid w:val="00D975C1"/>
    <w:rsid w:val="00DA1844"/>
    <w:rsid w:val="00DA59C5"/>
    <w:rsid w:val="00DB5814"/>
    <w:rsid w:val="00DD337C"/>
    <w:rsid w:val="00DF10DF"/>
    <w:rsid w:val="00DF1AB6"/>
    <w:rsid w:val="00DF7A3E"/>
    <w:rsid w:val="00E1274E"/>
    <w:rsid w:val="00E3356F"/>
    <w:rsid w:val="00E41095"/>
    <w:rsid w:val="00E47D1B"/>
    <w:rsid w:val="00E55533"/>
    <w:rsid w:val="00E64F2F"/>
    <w:rsid w:val="00E74AD7"/>
    <w:rsid w:val="00E82177"/>
    <w:rsid w:val="00E84FED"/>
    <w:rsid w:val="00E85471"/>
    <w:rsid w:val="00E86B07"/>
    <w:rsid w:val="00E90AF3"/>
    <w:rsid w:val="00E91750"/>
    <w:rsid w:val="00EC1FBF"/>
    <w:rsid w:val="00EC244A"/>
    <w:rsid w:val="00EF4299"/>
    <w:rsid w:val="00F074B3"/>
    <w:rsid w:val="00F0791C"/>
    <w:rsid w:val="00F228B3"/>
    <w:rsid w:val="00F30A37"/>
    <w:rsid w:val="00F31033"/>
    <w:rsid w:val="00F33AE2"/>
    <w:rsid w:val="00F33CB7"/>
    <w:rsid w:val="00F3447E"/>
    <w:rsid w:val="00F3702A"/>
    <w:rsid w:val="00F405F0"/>
    <w:rsid w:val="00F5315B"/>
    <w:rsid w:val="00F5420B"/>
    <w:rsid w:val="00F568D1"/>
    <w:rsid w:val="00F60FA2"/>
    <w:rsid w:val="00F90FE8"/>
    <w:rsid w:val="00F9217D"/>
    <w:rsid w:val="00FA18EA"/>
    <w:rsid w:val="00FA20C6"/>
    <w:rsid w:val="00FC453D"/>
    <w:rsid w:val="00FC4933"/>
    <w:rsid w:val="00FE50C0"/>
    <w:rsid w:val="00FF0134"/>
    <w:rsid w:val="00FF2092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8ECC12"/>
  <w15:chartTrackingRefBased/>
  <w15:docId w15:val="{D685BFAA-47E6-4B91-B82B-1BE1A2D7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FC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spacing w:before="60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pPr>
      <w:keepNext/>
      <w:ind w:left="-284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BA05F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11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rsid w:val="00DD337C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8" w:line="210" w:lineRule="atLeast"/>
      <w:ind w:firstLine="283"/>
      <w:jc w:val="both"/>
    </w:pPr>
    <w:rPr>
      <w:color w:val="000000"/>
      <w:sz w:val="19"/>
      <w:szCs w:val="19"/>
      <w:lang w:val="es-ES" w:eastAsia="es-ES"/>
    </w:rPr>
  </w:style>
  <w:style w:type="paragraph" w:styleId="Sangradetextonormal">
    <w:name w:val="Body Text Indent"/>
    <w:basedOn w:val="Normal"/>
    <w:rsid w:val="00314072"/>
    <w:pPr>
      <w:spacing w:line="360" w:lineRule="auto"/>
      <w:ind w:left="284"/>
      <w:jc w:val="center"/>
    </w:pPr>
    <w:rPr>
      <w:b/>
      <w:lang w:val="es-MX"/>
    </w:rPr>
  </w:style>
  <w:style w:type="paragraph" w:styleId="Prrafodelista">
    <w:name w:val="List Paragraph"/>
    <w:basedOn w:val="Normal"/>
    <w:uiPriority w:val="34"/>
    <w:qFormat/>
    <w:rsid w:val="007A4606"/>
    <w:pPr>
      <w:ind w:left="720"/>
      <w:contextualSpacing/>
    </w:pPr>
    <w:rPr>
      <w:rFonts w:ascii="Times New Roman" w:hAnsi="Times New Roman"/>
      <w:szCs w:val="24"/>
      <w:lang w:eastAsia="es-CO"/>
    </w:rPr>
  </w:style>
  <w:style w:type="paragraph" w:customStyle="1" w:styleId="Default">
    <w:name w:val="Default"/>
    <w:rsid w:val="00A22842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ragraph">
    <w:name w:val="paragraph"/>
    <w:basedOn w:val="Normal"/>
    <w:rsid w:val="004A4049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normaltextrun">
    <w:name w:val="normaltextrun"/>
    <w:basedOn w:val="Fuentedeprrafopredeter"/>
    <w:rsid w:val="004A4049"/>
  </w:style>
  <w:style w:type="character" w:customStyle="1" w:styleId="eop">
    <w:name w:val="eop"/>
    <w:basedOn w:val="Fuentedeprrafopredeter"/>
    <w:rsid w:val="004A4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329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70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34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926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6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8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8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6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4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2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5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%20Cortes\Desktop\ACTA%20ARAND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5FC8C-6B50-418B-AFE1-302FA5A48B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1FB391-B816-45D3-AD58-4B726ABCD76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309b9092-b14d-47b6-a987-345b65a2fae9"/>
    <ds:schemaRef ds:uri="b012fe9a-8935-45ff-ad8b-7664724185a1"/>
  </ds:schemaRefs>
</ds:datastoreItem>
</file>

<file path=customXml/itemProps3.xml><?xml version="1.0" encoding="utf-8"?>
<ds:datastoreItem xmlns:ds="http://schemas.openxmlformats.org/officeDocument/2006/customXml" ds:itemID="{41E564DF-A7F0-43AF-B588-8FBCE3F087F1}"/>
</file>

<file path=customXml/itemProps4.xml><?xml version="1.0" encoding="utf-8"?>
<ds:datastoreItem xmlns:ds="http://schemas.openxmlformats.org/officeDocument/2006/customXml" ds:itemID="{0E167242-44AA-4211-ACC2-E73A2354AA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79985A-6DC4-42BA-9769-E314A401F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ARANDO.dotx</Template>
  <TotalTime>0</TotalTime>
  <Pages>1</Pages>
  <Words>169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GENERAL DEL CONTRATO</vt:lpstr>
    </vt:vector>
  </TitlesOfParts>
  <Company>REMOLINAESTRADA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GENERAL DEL CONTRATO</dc:title>
  <dc:subject/>
  <dc:creator>Ana Cortes</dc:creator>
  <cp:keywords/>
  <cp:lastModifiedBy>BIBIANA SANCHEZ</cp:lastModifiedBy>
  <cp:revision>2</cp:revision>
  <cp:lastPrinted>2010-07-14T15:37:00Z</cp:lastPrinted>
  <dcterms:created xsi:type="dcterms:W3CDTF">2022-06-04T18:05:00Z</dcterms:created>
  <dcterms:modified xsi:type="dcterms:W3CDTF">2022-06-04T18:05:00Z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lpwstr>402800.000000000</vt:lpwstr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ContentTypeId">
    <vt:lpwstr>0x01010076BE4E314A180C468A07E5B0CF42FA92</vt:lpwstr>
  </property>
</Properties>
</file>